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2C" w:rsidRDefault="006148C6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9462EE3" wp14:editId="74819AD2">
                <wp:simplePos x="0" y="0"/>
                <wp:positionH relativeFrom="column">
                  <wp:posOffset>-971550</wp:posOffset>
                </wp:positionH>
                <wp:positionV relativeFrom="paragraph">
                  <wp:posOffset>-146050</wp:posOffset>
                </wp:positionV>
                <wp:extent cx="2628900" cy="1365250"/>
                <wp:effectExtent l="0" t="0" r="0" b="6350"/>
                <wp:wrapNone/>
                <wp:docPr id="1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36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AC8" w:rsidRPr="006148C6" w:rsidRDefault="00351AC8" w:rsidP="006148C6">
                            <w:pPr>
                              <w:spacing w:line="288" w:lineRule="auto"/>
                              <w:jc w:val="center"/>
                              <w:rPr>
                                <w:b/>
                                <w:color w:val="5D2E29"/>
                                <w:sz w:val="22"/>
                              </w:rPr>
                            </w:pPr>
                            <w:r w:rsidRPr="006148C6">
                              <w:rPr>
                                <w:b/>
                                <w:color w:val="5D2E29"/>
                                <w:sz w:val="22"/>
                              </w:rPr>
                              <w:t>ROSA CORDON</w:t>
                            </w:r>
                          </w:p>
                          <w:p w:rsidR="00351AC8" w:rsidRPr="006148C6" w:rsidRDefault="00351AC8" w:rsidP="006148C6">
                            <w:pPr>
                              <w:spacing w:line="288" w:lineRule="auto"/>
                              <w:jc w:val="right"/>
                              <w:rPr>
                                <w:color w:val="5D2E29"/>
                                <w:sz w:val="18"/>
                              </w:rPr>
                            </w:pPr>
                          </w:p>
                          <w:p w:rsidR="00351AC8" w:rsidRPr="006148C6" w:rsidRDefault="00351AC8" w:rsidP="006148C6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8"/>
                              </w:rPr>
                            </w:pPr>
                            <w:proofErr w:type="gramStart"/>
                            <w:r w:rsidRPr="006148C6">
                              <w:rPr>
                                <w:color w:val="5D2E29"/>
                                <w:sz w:val="18"/>
                              </w:rPr>
                              <w:t>Dynamic, leader ship, communicative.</w:t>
                            </w:r>
                            <w:proofErr w:type="gramEnd"/>
                          </w:p>
                          <w:p w:rsidR="00351AC8" w:rsidRDefault="00351AC8" w:rsidP="006148C6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</w:p>
                          <w:p w:rsidR="00351AC8" w:rsidRPr="006148C6" w:rsidRDefault="00351AC8" w:rsidP="006148C6">
                            <w:pPr>
                              <w:spacing w:line="288" w:lineRule="auto"/>
                              <w:jc w:val="center"/>
                              <w:rPr>
                                <w:i/>
                                <w:color w:val="5D2E29"/>
                                <w:sz w:val="16"/>
                              </w:rPr>
                            </w:pPr>
                            <w:r w:rsidRPr="006148C6">
                              <w:rPr>
                                <w:i/>
                                <w:color w:val="5D2E29"/>
                                <w:sz w:val="16"/>
                              </w:rPr>
                              <w:t>Cell: 647-924-7618</w:t>
                            </w:r>
                          </w:p>
                          <w:p w:rsidR="00351AC8" w:rsidRPr="006148C6" w:rsidRDefault="00D21914" w:rsidP="006148C6">
                            <w:pPr>
                              <w:spacing w:line="288" w:lineRule="auto"/>
                              <w:jc w:val="center"/>
                              <w:rPr>
                                <w:i/>
                                <w:color w:val="5D2E29"/>
                                <w:sz w:val="16"/>
                              </w:rPr>
                            </w:pPr>
                            <w:r w:rsidRPr="006148C6">
                              <w:rPr>
                                <w:i/>
                                <w:color w:val="5D2E29"/>
                                <w:sz w:val="16"/>
                              </w:rPr>
                              <w:t>mo</w:t>
                            </w:r>
                            <w:bookmarkStart w:id="0" w:name="_GoBack"/>
                            <w:bookmarkEnd w:id="0"/>
                            <w:r w:rsidRPr="006148C6">
                              <w:rPr>
                                <w:i/>
                                <w:color w:val="5D2E29"/>
                                <w:sz w:val="16"/>
                              </w:rPr>
                              <w:t>rosapatricia@gamil.com.</w:t>
                            </w:r>
                          </w:p>
                          <w:p w:rsidR="00351AC8" w:rsidRPr="00351AC8" w:rsidRDefault="00351AC8" w:rsidP="00351AC8">
                            <w:pPr>
                              <w:spacing w:line="288" w:lineRule="auto"/>
                              <w:rPr>
                                <w:color w:val="5D2E29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-76.5pt;margin-top:-11.5pt;width:207pt;height:107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ZatwIAALw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" filled="f" stroked="f">
                <v:textbox>
                  <w:txbxContent>
                    <w:p w:rsidR="00351AC8" w:rsidRPr="006148C6" w:rsidRDefault="00351AC8" w:rsidP="006148C6">
                      <w:pPr>
                        <w:spacing w:line="288" w:lineRule="auto"/>
                        <w:jc w:val="center"/>
                        <w:rPr>
                          <w:b/>
                          <w:color w:val="5D2E29"/>
                          <w:sz w:val="22"/>
                        </w:rPr>
                      </w:pPr>
                      <w:r w:rsidRPr="006148C6">
                        <w:rPr>
                          <w:b/>
                          <w:color w:val="5D2E29"/>
                          <w:sz w:val="22"/>
                        </w:rPr>
                        <w:t>ROSA CORDON</w:t>
                      </w:r>
                    </w:p>
                    <w:p w:rsidR="00351AC8" w:rsidRPr="006148C6" w:rsidRDefault="00351AC8" w:rsidP="006148C6">
                      <w:pPr>
                        <w:spacing w:line="288" w:lineRule="auto"/>
                        <w:jc w:val="right"/>
                        <w:rPr>
                          <w:color w:val="5D2E29"/>
                          <w:sz w:val="18"/>
                        </w:rPr>
                      </w:pPr>
                    </w:p>
                    <w:p w:rsidR="00351AC8" w:rsidRPr="006148C6" w:rsidRDefault="00351AC8" w:rsidP="006148C6">
                      <w:pPr>
                        <w:spacing w:line="288" w:lineRule="auto"/>
                        <w:jc w:val="center"/>
                        <w:rPr>
                          <w:color w:val="5D2E29"/>
                          <w:sz w:val="18"/>
                        </w:rPr>
                      </w:pPr>
                      <w:proofErr w:type="gramStart"/>
                      <w:r w:rsidRPr="006148C6">
                        <w:rPr>
                          <w:color w:val="5D2E29"/>
                          <w:sz w:val="18"/>
                        </w:rPr>
                        <w:t>Dynamic, leader ship, communicative.</w:t>
                      </w:r>
                      <w:proofErr w:type="gramEnd"/>
                    </w:p>
                    <w:p w:rsidR="00351AC8" w:rsidRDefault="00351AC8" w:rsidP="006148C6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</w:p>
                    <w:p w:rsidR="00351AC8" w:rsidRPr="006148C6" w:rsidRDefault="00351AC8" w:rsidP="006148C6">
                      <w:pPr>
                        <w:spacing w:line="288" w:lineRule="auto"/>
                        <w:jc w:val="center"/>
                        <w:rPr>
                          <w:i/>
                          <w:color w:val="5D2E29"/>
                          <w:sz w:val="16"/>
                        </w:rPr>
                      </w:pPr>
                      <w:r w:rsidRPr="006148C6">
                        <w:rPr>
                          <w:i/>
                          <w:color w:val="5D2E29"/>
                          <w:sz w:val="16"/>
                        </w:rPr>
                        <w:t>Cell: 647-924-7618</w:t>
                      </w:r>
                    </w:p>
                    <w:p w:rsidR="00351AC8" w:rsidRPr="006148C6" w:rsidRDefault="00D21914" w:rsidP="006148C6">
                      <w:pPr>
                        <w:spacing w:line="288" w:lineRule="auto"/>
                        <w:jc w:val="center"/>
                        <w:rPr>
                          <w:i/>
                          <w:color w:val="5D2E29"/>
                          <w:sz w:val="16"/>
                        </w:rPr>
                      </w:pPr>
                      <w:r w:rsidRPr="006148C6">
                        <w:rPr>
                          <w:i/>
                          <w:color w:val="5D2E29"/>
                          <w:sz w:val="16"/>
                        </w:rPr>
                        <w:t>mo</w:t>
                      </w:r>
                      <w:bookmarkStart w:id="1" w:name="_GoBack"/>
                      <w:bookmarkEnd w:id="1"/>
                      <w:r w:rsidRPr="006148C6">
                        <w:rPr>
                          <w:i/>
                          <w:color w:val="5D2E29"/>
                          <w:sz w:val="16"/>
                        </w:rPr>
                        <w:t>rosapatricia@gamil.com.</w:t>
                      </w:r>
                    </w:p>
                    <w:p w:rsidR="00351AC8" w:rsidRPr="00351AC8" w:rsidRDefault="00351AC8" w:rsidP="00351AC8">
                      <w:pPr>
                        <w:spacing w:line="288" w:lineRule="auto"/>
                        <w:rPr>
                          <w:color w:val="5D2E29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3262F51" wp14:editId="1AF23774">
                <wp:simplePos x="0" y="0"/>
                <wp:positionH relativeFrom="column">
                  <wp:posOffset>-1107440</wp:posOffset>
                </wp:positionH>
                <wp:positionV relativeFrom="paragraph">
                  <wp:posOffset>-104775</wp:posOffset>
                </wp:positionV>
                <wp:extent cx="3444875" cy="1257300"/>
                <wp:effectExtent l="4445" t="0" r="0" b="0"/>
                <wp:wrapNone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AC8" w:rsidRPr="00351AC8" w:rsidRDefault="00351AC8" w:rsidP="00351AC8">
                            <w:pPr>
                              <w:pStyle w:val="PlaceLogoText"/>
                              <w:jc w:val="left"/>
                            </w:pPr>
                          </w:p>
                          <w:p w:rsidR="00351AC8" w:rsidRPr="00351AC8" w:rsidRDefault="00351AC8" w:rsidP="00351AC8">
                            <w:pPr>
                              <w:pStyle w:val="PlaceLogoText"/>
                              <w:jc w:val="left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87.2pt;margin-top:-8.25pt;width:271.25pt;height:9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t7vAIAAMM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" filled="f" stroked="f">
                <v:textbox>
                  <w:txbxContent>
                    <w:p w:rsidR="00351AC8" w:rsidRPr="00351AC8" w:rsidRDefault="00351AC8" w:rsidP="00351AC8">
                      <w:pPr>
                        <w:pStyle w:val="PlaceLogoText"/>
                        <w:jc w:val="left"/>
                      </w:pPr>
                    </w:p>
                    <w:p w:rsidR="00351AC8" w:rsidRPr="00351AC8" w:rsidRDefault="00351AC8" w:rsidP="00351AC8">
                      <w:pPr>
                        <w:pStyle w:val="PlaceLogoText"/>
                        <w:jc w:val="left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-1823085</wp:posOffset>
            </wp:positionH>
            <wp:positionV relativeFrom="paragraph">
              <wp:posOffset>-884555</wp:posOffset>
            </wp:positionV>
            <wp:extent cx="7823200" cy="10066655"/>
            <wp:effectExtent l="0" t="0" r="6350" b="0"/>
            <wp:wrapNone/>
            <wp:docPr id="97" name="Picture 97" descr="bookbusCards_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ookbusCards_fu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0" cy="1006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1724025</wp:posOffset>
                </wp:positionV>
                <wp:extent cx="2628900" cy="571500"/>
                <wp:effectExtent l="4445" t="0" r="0" b="0"/>
                <wp:wrapNone/>
                <wp:docPr id="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8" type="#_x0000_t202" style="position:absolute;margin-left:229.85pt;margin-top:135.75pt;width:207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3JMtw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7195185</wp:posOffset>
                </wp:positionV>
                <wp:extent cx="2628900" cy="685800"/>
                <wp:effectExtent l="3810" t="3810" r="0" b="0"/>
                <wp:wrapNone/>
                <wp:docPr id="1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margin-left:-22.95pt;margin-top:566.55pt;width:207pt;height:5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6xuQ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7766685</wp:posOffset>
                </wp:positionV>
                <wp:extent cx="2628900" cy="685800"/>
                <wp:effectExtent l="3810" t="3810" r="0" b="0"/>
                <wp:wrapNone/>
                <wp:docPr id="1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Pr="00017E2C" w:rsidRDefault="00017E2C">
                            <w:pPr>
                              <w:spacing w:line="288" w:lineRule="auto"/>
                              <w:jc w:val="center"/>
                              <w:rPr>
                                <w:rStyle w:val="YOURTITLEChar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0" type="#_x0000_t202" style="position:absolute;margin-left:229.05pt;margin-top:611.55pt;width:207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W0t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" filled="f" stroked="f">
                <v:textbox>
                  <w:txbxContent>
                    <w:p w:rsidR="00017E2C" w:rsidRPr="00017E2C" w:rsidRDefault="00017E2C">
                      <w:pPr>
                        <w:spacing w:line="288" w:lineRule="auto"/>
                        <w:jc w:val="center"/>
                        <w:rPr>
                          <w:rStyle w:val="YOURTITLEChar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7195185</wp:posOffset>
                </wp:positionV>
                <wp:extent cx="2628900" cy="685800"/>
                <wp:effectExtent l="3810" t="3810" r="0" b="0"/>
                <wp:wrapNone/>
                <wp:docPr id="15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1" type="#_x0000_t202" style="position:absolute;margin-left:229.05pt;margin-top:566.55pt;width:207pt;height:5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7766685</wp:posOffset>
                </wp:positionV>
                <wp:extent cx="2628900" cy="685800"/>
                <wp:effectExtent l="3810" t="3810" r="0" b="0"/>
                <wp:wrapNone/>
                <wp:docPr id="1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2" type="#_x0000_t202" style="position:absolute;margin-left:-22.95pt;margin-top:611.55pt;width:207pt;height:5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lDa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3552825</wp:posOffset>
                </wp:positionV>
                <wp:extent cx="2628900" cy="685800"/>
                <wp:effectExtent l="4445" t="0" r="0" b="0"/>
                <wp:wrapNone/>
                <wp:docPr id="1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margin-left:229.85pt;margin-top:279.75pt;width:207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Le0uA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4124325</wp:posOffset>
                </wp:positionV>
                <wp:extent cx="2628900" cy="685800"/>
                <wp:effectExtent l="4445" t="0" r="0" b="0"/>
                <wp:wrapNone/>
                <wp:docPr id="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margin-left:-22.15pt;margin-top:324.75pt;width:20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hXq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3552825</wp:posOffset>
                </wp:positionV>
                <wp:extent cx="2628900" cy="685800"/>
                <wp:effectExtent l="4445" t="0" r="0" b="0"/>
                <wp:wrapNone/>
                <wp:docPr id="1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5" type="#_x0000_t202" style="position:absolute;margin-left:-22.15pt;margin-top:279.75pt;width:207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2295525</wp:posOffset>
                </wp:positionV>
                <wp:extent cx="2628900" cy="685800"/>
                <wp:effectExtent l="4445" t="0" r="0" b="0"/>
                <wp:wrapNone/>
                <wp:docPr id="1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  <w:sz w:val="22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  <w:sz w:val="22"/>
                              </w:rPr>
                              <w:t>HERE</w:t>
                            </w:r>
                            <w:r w:rsidRPr="00017E2C">
                              <w:rPr>
                                <w:b/>
                                <w:color w:val="5D2E29"/>
                                <w:sz w:val="18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6" type="#_x0000_t202" style="position:absolute;margin-left:229.85pt;margin-top:180.75pt;width:207pt;height:5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08z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  <w:sz w:val="22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  <w:sz w:val="22"/>
                        </w:rPr>
                        <w:t>HERE</w:t>
                      </w:r>
                      <w:r w:rsidRPr="00017E2C">
                        <w:rPr>
                          <w:b/>
                          <w:color w:val="5D2E29"/>
                          <w:sz w:val="18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2295525</wp:posOffset>
                </wp:positionV>
                <wp:extent cx="2628900" cy="685800"/>
                <wp:effectExtent l="4445" t="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Pr="00017E2C" w:rsidRDefault="00017E2C">
                            <w:pPr>
                              <w:spacing w:line="288" w:lineRule="auto"/>
                              <w:jc w:val="center"/>
                              <w:rPr>
                                <w:rStyle w:val="YOURTITLEChar"/>
                              </w:rPr>
                            </w:pPr>
                            <w:r w:rsidRPr="00017E2C">
                              <w:rPr>
                                <w:rStyle w:val="YOURNAMEHEREChar"/>
                                <w:sz w:val="22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  <w:sz w:val="22"/>
                              </w:rPr>
                              <w:t>HERE</w:t>
                            </w:r>
                            <w:r w:rsidRPr="00017E2C">
                              <w:rPr>
                                <w:b/>
                                <w:color w:val="5D2E29"/>
                                <w:sz w:val="18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-22.15pt;margin-top:180.75pt;width:207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" filled="f" stroked="f">
                <v:textbox>
                  <w:txbxContent>
                    <w:p w:rsidR="00017E2C" w:rsidRPr="00017E2C" w:rsidRDefault="00017E2C">
                      <w:pPr>
                        <w:spacing w:line="288" w:lineRule="auto"/>
                        <w:jc w:val="center"/>
                        <w:rPr>
                          <w:rStyle w:val="YOURTITLEChar"/>
                        </w:rPr>
                      </w:pPr>
                      <w:r w:rsidRPr="00017E2C">
                        <w:rPr>
                          <w:rStyle w:val="YOURNAMEHEREChar"/>
                          <w:sz w:val="22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  <w:sz w:val="22"/>
                        </w:rPr>
                        <w:t>HERE</w:t>
                      </w:r>
                      <w:r w:rsidRPr="00017E2C">
                        <w:rPr>
                          <w:b/>
                          <w:color w:val="5D2E29"/>
                          <w:sz w:val="18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1724025</wp:posOffset>
                </wp:positionV>
                <wp:extent cx="2628900" cy="685800"/>
                <wp:effectExtent l="4445" t="0" r="0" b="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margin-left:-22.15pt;margin-top:135.75pt;width:207pt;height:5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VDbuA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bookmarkStart w:id="1" w:name="_GoBack"/>
                      <w:bookmarkEnd w:id="1"/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466725</wp:posOffset>
                </wp:positionV>
                <wp:extent cx="2628900" cy="685800"/>
                <wp:effectExtent l="4445" t="0" r="0" b="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  <w:sz w:val="20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  <w:sz w:val="20"/>
                              </w:rPr>
                              <w:t>HERE</w:t>
                            </w:r>
                            <w:r w:rsidRPr="00017E2C">
                              <w:rPr>
                                <w:b/>
                                <w:color w:val="5D2E29"/>
                                <w:sz w:val="16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9" type="#_x0000_t202" style="position:absolute;margin-left:229.85pt;margin-top:36.75pt;width:207pt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  <w:sz w:val="20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  <w:sz w:val="20"/>
                        </w:rPr>
                        <w:t>HERE</w:t>
                      </w:r>
                      <w:r w:rsidRPr="00017E2C">
                        <w:rPr>
                          <w:b/>
                          <w:color w:val="5D2E29"/>
                          <w:sz w:val="16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-104775</wp:posOffset>
                </wp:positionV>
                <wp:extent cx="2628900" cy="685800"/>
                <wp:effectExtent l="4445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t xml:space="preserve">PLACE TEXT </w:t>
                            </w:r>
                            <w:r>
                              <w:br/>
                              <w:t>OR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0" type="#_x0000_t202" style="position:absolute;margin-left:229.85pt;margin-top:-8.25pt;width:207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xPGuAIAAME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t xml:space="preserve">PLACE TEXT </w:t>
                      </w:r>
                      <w:r>
                        <w:br/>
                        <w:t>OR LOGO HERE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5953125</wp:posOffset>
                </wp:positionV>
                <wp:extent cx="2628900" cy="685800"/>
                <wp:effectExtent l="4445" t="0" r="0" b="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Pr="00017E2C" w:rsidRDefault="00017E2C">
                            <w:pPr>
                              <w:spacing w:line="288" w:lineRule="auto"/>
                              <w:jc w:val="center"/>
                              <w:rPr>
                                <w:rStyle w:val="YOURTITLEChar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1" type="#_x0000_t202" style="position:absolute;margin-left:229.85pt;margin-top:468.75pt;width:207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" filled="f" stroked="f">
                <v:textbox>
                  <w:txbxContent>
                    <w:p w:rsidR="00017E2C" w:rsidRPr="00017E2C" w:rsidRDefault="00017E2C">
                      <w:pPr>
                        <w:spacing w:line="288" w:lineRule="auto"/>
                        <w:jc w:val="center"/>
                        <w:rPr>
                          <w:rStyle w:val="YOURTITLEChar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5381625</wp:posOffset>
                </wp:positionV>
                <wp:extent cx="2628900" cy="685800"/>
                <wp:effectExtent l="4445" t="0" r="0" b="0"/>
                <wp:wrapNone/>
                <wp:docPr id="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2" type="#_x0000_t202" style="position:absolute;margin-left:229.85pt;margin-top:423.75pt;width:207pt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bGuQ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5953125</wp:posOffset>
                </wp:positionV>
                <wp:extent cx="2628900" cy="685800"/>
                <wp:effectExtent l="4445" t="0" r="0" b="0"/>
                <wp:wrapNone/>
                <wp:docPr id="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3" type="#_x0000_t202" style="position:absolute;margin-left:-22.15pt;margin-top:468.75pt;width:207pt;height:5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5381625</wp:posOffset>
                </wp:positionV>
                <wp:extent cx="2628900" cy="685800"/>
                <wp:effectExtent l="4445" t="0" r="0" b="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 w:rsidP="00017E2C">
                            <w:pPr>
                              <w:pStyle w:val="PlaceLogoText"/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>
                              <w:t xml:space="preserve">LACE </w:t>
                            </w:r>
                            <w:r>
                              <w:rPr>
                                <w:sz w:val="28"/>
                              </w:rPr>
                              <w:t>T</w:t>
                            </w:r>
                            <w:r>
                              <w:t xml:space="preserve">EXT </w:t>
                            </w:r>
                            <w:r>
                              <w:br/>
                              <w:t xml:space="preserve">OR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>
                              <w:t xml:space="preserve">OGO </w:t>
                            </w:r>
                            <w:r>
                              <w:rPr>
                                <w:sz w:val="28"/>
                              </w:rPr>
                              <w:t>H</w:t>
                            </w:r>
                            <w:r>
                              <w:t>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4" type="#_x0000_t202" style="position:absolute;margin-left:-22.15pt;margin-top:423.75pt;width:207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1xxuQIAAMI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" filled="f" stroked="f">
                <v:textbox>
                  <w:txbxContent>
                    <w:p w:rsidR="00017E2C" w:rsidRDefault="00017E2C" w:rsidP="00017E2C">
                      <w:pPr>
                        <w:pStyle w:val="PlaceLogoText"/>
                      </w:pPr>
                      <w:r>
                        <w:rPr>
                          <w:sz w:val="28"/>
                        </w:rPr>
                        <w:t>P</w:t>
                      </w:r>
                      <w:r>
                        <w:t xml:space="preserve">LACE </w:t>
                      </w:r>
                      <w:r>
                        <w:rPr>
                          <w:sz w:val="28"/>
                        </w:rPr>
                        <w:t>T</w:t>
                      </w:r>
                      <w:r>
                        <w:t xml:space="preserve">EXT </w:t>
                      </w:r>
                      <w:r>
                        <w:br/>
                        <w:t xml:space="preserve">OR </w:t>
                      </w:r>
                      <w:r>
                        <w:rPr>
                          <w:sz w:val="28"/>
                        </w:rPr>
                        <w:t>L</w:t>
                      </w:r>
                      <w:r>
                        <w:t xml:space="preserve">OGO </w:t>
                      </w:r>
                      <w:r>
                        <w:rPr>
                          <w:sz w:val="28"/>
                        </w:rPr>
                        <w:t>H</w:t>
                      </w:r>
                      <w:r>
                        <w:t>ERE</w:t>
                      </w:r>
                    </w:p>
                  </w:txbxContent>
                </v:textbox>
              </v:shape>
            </w:pict>
          </mc:Fallback>
        </mc:AlternateContent>
      </w:r>
      <w:r w:rsidR="00D2191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4124325</wp:posOffset>
                </wp:positionV>
                <wp:extent cx="2628900" cy="685800"/>
                <wp:effectExtent l="4445" t="0" r="0" b="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7E2C" w:rsidRDefault="00017E2C">
                            <w:pPr>
                              <w:spacing w:line="288" w:lineRule="auto"/>
                              <w:jc w:val="center"/>
                              <w:rPr>
                                <w:color w:val="5D2E29"/>
                                <w:sz w:val="16"/>
                              </w:rPr>
                            </w:pPr>
                            <w:r w:rsidRPr="00017E2C">
                              <w:rPr>
                                <w:rStyle w:val="YOURNAMEHEREChar"/>
                              </w:rPr>
                              <w:t xml:space="preserve">YOUR NAME </w:t>
                            </w:r>
                            <w:proofErr w:type="gramStart"/>
                            <w:r w:rsidRPr="00017E2C">
                              <w:rPr>
                                <w:rStyle w:val="YOURNAMEHEREChar"/>
                              </w:rPr>
                              <w:t>HERE</w:t>
                            </w:r>
                            <w:r>
                              <w:rPr>
                                <w:b/>
                                <w:color w:val="5D2E29"/>
                                <w:sz w:val="20"/>
                              </w:rPr>
                              <w:t xml:space="preserve">  </w:t>
                            </w:r>
                            <w:r w:rsidRPr="00017E2C">
                              <w:rPr>
                                <w:rStyle w:val="YOURTITLEChar"/>
                              </w:rPr>
                              <w:t>YOUR</w:t>
                            </w:r>
                            <w:proofErr w:type="gramEnd"/>
                            <w:r w:rsidRPr="00017E2C">
                              <w:rPr>
                                <w:rStyle w:val="YOURTITLEChar"/>
                              </w:rPr>
                              <w:t xml:space="preserve"> TITLE</w:t>
                            </w:r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proofErr w:type="spellStart"/>
                            <w:r>
                              <w:t>Ph</w:t>
                            </w:r>
                            <w:proofErr w:type="spellEnd"/>
                            <w:r>
                              <w:t xml:space="preserve"> 555.555.5555   </w:t>
                            </w:r>
                            <w:proofErr w:type="spellStart"/>
                            <w:r>
                              <w:t>Fx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555.555.5555  email@emailhere.com</w:t>
                            </w:r>
                            <w:proofErr w:type="gramEnd"/>
                          </w:p>
                          <w:p w:rsidR="00017E2C" w:rsidRDefault="00017E2C" w:rsidP="00017E2C">
                            <w:pPr>
                              <w:pStyle w:val="Address01"/>
                            </w:pPr>
                            <w:r>
                              <w:t>5555 Street Address, City, State 55555</w:t>
                            </w:r>
                          </w:p>
                          <w:p w:rsidR="00017E2C" w:rsidRDefault="00017E2C" w:rsidP="00017E2C">
                            <w:pPr>
                              <w:pStyle w:val="website"/>
                            </w:pPr>
                            <w:r>
                              <w:t>WWW.WEBADDRESS.COM</w:t>
                            </w:r>
                          </w:p>
                          <w:p w:rsidR="00017E2C" w:rsidRPr="00284AAD" w:rsidRDefault="00017E2C" w:rsidP="00017E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5" type="#_x0000_t202" style="position:absolute;margin-left:229.85pt;margin-top:324.75pt;width:207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" filled="f" stroked="f">
                <v:textbox>
                  <w:txbxContent>
                    <w:p w:rsidR="00017E2C" w:rsidRDefault="00017E2C">
                      <w:pPr>
                        <w:spacing w:line="288" w:lineRule="auto"/>
                        <w:jc w:val="center"/>
                        <w:rPr>
                          <w:color w:val="5D2E29"/>
                          <w:sz w:val="16"/>
                        </w:rPr>
                      </w:pPr>
                      <w:r w:rsidRPr="00017E2C">
                        <w:rPr>
                          <w:rStyle w:val="YOURNAMEHEREChar"/>
                        </w:rPr>
                        <w:t xml:space="preserve">YOUR NAME </w:t>
                      </w:r>
                      <w:proofErr w:type="gramStart"/>
                      <w:r w:rsidRPr="00017E2C">
                        <w:rPr>
                          <w:rStyle w:val="YOURNAMEHEREChar"/>
                        </w:rPr>
                        <w:t>HERE</w:t>
                      </w:r>
                      <w:r>
                        <w:rPr>
                          <w:b/>
                          <w:color w:val="5D2E29"/>
                          <w:sz w:val="20"/>
                        </w:rPr>
                        <w:t xml:space="preserve">  </w:t>
                      </w:r>
                      <w:r w:rsidRPr="00017E2C">
                        <w:rPr>
                          <w:rStyle w:val="YOURTITLEChar"/>
                        </w:rPr>
                        <w:t>YOUR</w:t>
                      </w:r>
                      <w:proofErr w:type="gramEnd"/>
                      <w:r w:rsidRPr="00017E2C">
                        <w:rPr>
                          <w:rStyle w:val="YOURTITLEChar"/>
                        </w:rPr>
                        <w:t xml:space="preserve"> TITLE</w:t>
                      </w:r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 xml:space="preserve">Ph 555.555.5555   </w:t>
                      </w:r>
                      <w:proofErr w:type="spellStart"/>
                      <w:r>
                        <w:t>Fx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555.555.5555  email@emailhere.com</w:t>
                      </w:r>
                      <w:proofErr w:type="gramEnd"/>
                    </w:p>
                    <w:p w:rsidR="00017E2C" w:rsidRDefault="00017E2C" w:rsidP="00017E2C">
                      <w:pPr>
                        <w:pStyle w:val="Address01"/>
                      </w:pPr>
                      <w:r>
                        <w:t>5555 Street Address, City, State 55555</w:t>
                      </w:r>
                    </w:p>
                    <w:p w:rsidR="00017E2C" w:rsidRDefault="00017E2C" w:rsidP="00017E2C">
                      <w:pPr>
                        <w:pStyle w:val="website"/>
                      </w:pPr>
                      <w:r>
                        <w:t>WWW.WEBADDRESS.COM</w:t>
                      </w:r>
                    </w:p>
                    <w:p w:rsidR="00017E2C" w:rsidRPr="00284AAD" w:rsidRDefault="00017E2C" w:rsidP="00017E2C"/>
                  </w:txbxContent>
                </v:textbox>
              </v:shape>
            </w:pict>
          </mc:Fallback>
        </mc:AlternateContent>
      </w:r>
    </w:p>
    <w:sectPr w:rsidR="00017E2C" w:rsidSect="00017E2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attachedTemplate r:id="rId1"/>
  <w:stylePaneFormatFilter w:val="0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AC8"/>
    <w:rsid w:val="00017E2C"/>
    <w:rsid w:val="002D2243"/>
    <w:rsid w:val="00351AC8"/>
    <w:rsid w:val="006148C6"/>
    <w:rsid w:val="0067721D"/>
    <w:rsid w:val="006F3197"/>
    <w:rsid w:val="0090381D"/>
    <w:rsid w:val="00D21914"/>
    <w:rsid w:val="00E1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2C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color w:val="5D2E29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PlaceLogoText">
    <w:name w:val="Place Logo/Text"/>
    <w:basedOn w:val="Normal"/>
    <w:link w:val="PlaceLogoTextChar"/>
    <w:qFormat/>
    <w:rsid w:val="006F3197"/>
    <w:pPr>
      <w:jc w:val="center"/>
    </w:pPr>
    <w:rPr>
      <w:rFonts w:ascii="Times New Roman" w:hAnsi="Times New Roman"/>
      <w:b/>
      <w:color w:val="5D2E29"/>
    </w:rPr>
  </w:style>
  <w:style w:type="paragraph" w:customStyle="1" w:styleId="YOURNAMEHERE">
    <w:name w:val="YOUR NAME HERE"/>
    <w:basedOn w:val="Normal"/>
    <w:link w:val="YOURNAMEHEREChar"/>
    <w:qFormat/>
    <w:rsid w:val="006F3197"/>
    <w:pPr>
      <w:spacing w:line="288" w:lineRule="auto"/>
      <w:jc w:val="center"/>
    </w:pPr>
    <w:rPr>
      <w:rFonts w:ascii="Times New Roman" w:hAnsi="Times New Roman"/>
      <w:b/>
      <w:sz w:val="18"/>
    </w:rPr>
  </w:style>
  <w:style w:type="character" w:customStyle="1" w:styleId="PlaceLogoTextChar">
    <w:name w:val="Place Logo/Text Char"/>
    <w:basedOn w:val="DefaultParagraphFont"/>
    <w:link w:val="PlaceLogoText"/>
    <w:rsid w:val="006F3197"/>
    <w:rPr>
      <w:rFonts w:ascii="Times New Roman" w:hAnsi="Times New Roman"/>
      <w:b/>
      <w:color w:val="5D2E29"/>
      <w:sz w:val="24"/>
    </w:rPr>
  </w:style>
  <w:style w:type="paragraph" w:customStyle="1" w:styleId="YOURTITLE">
    <w:name w:val="YOUR TITLE"/>
    <w:basedOn w:val="Normal"/>
    <w:link w:val="YOURTITLEChar"/>
    <w:qFormat/>
    <w:rsid w:val="006F3197"/>
    <w:pPr>
      <w:spacing w:line="288" w:lineRule="auto"/>
      <w:jc w:val="center"/>
    </w:pPr>
    <w:rPr>
      <w:rFonts w:ascii="Times New Roman" w:hAnsi="Times New Roman"/>
      <w:color w:val="5D2E29"/>
      <w:sz w:val="16"/>
    </w:rPr>
  </w:style>
  <w:style w:type="character" w:customStyle="1" w:styleId="YOURNAMEHEREChar">
    <w:name w:val="YOUR NAME HERE Char"/>
    <w:basedOn w:val="DefaultParagraphFont"/>
    <w:link w:val="YOURNAMEHERE"/>
    <w:rsid w:val="006F3197"/>
    <w:rPr>
      <w:rFonts w:ascii="Times New Roman" w:hAnsi="Times New Roman"/>
      <w:b/>
      <w:sz w:val="18"/>
    </w:rPr>
  </w:style>
  <w:style w:type="paragraph" w:customStyle="1" w:styleId="Address01">
    <w:name w:val="Address 01"/>
    <w:basedOn w:val="Normal"/>
    <w:link w:val="Address01Char"/>
    <w:qFormat/>
    <w:rsid w:val="006F3197"/>
    <w:pPr>
      <w:spacing w:line="288" w:lineRule="auto"/>
      <w:jc w:val="center"/>
    </w:pPr>
    <w:rPr>
      <w:rFonts w:ascii="Times New Roman" w:hAnsi="Times New Roman"/>
      <w:color w:val="5D2E29"/>
      <w:sz w:val="16"/>
    </w:rPr>
  </w:style>
  <w:style w:type="character" w:customStyle="1" w:styleId="YOURTITLEChar">
    <w:name w:val="YOUR TITLE Char"/>
    <w:basedOn w:val="DefaultParagraphFont"/>
    <w:link w:val="YOURTITLE"/>
    <w:rsid w:val="006F3197"/>
    <w:rPr>
      <w:rFonts w:ascii="Times New Roman" w:hAnsi="Times New Roman"/>
      <w:color w:val="5D2E29"/>
      <w:sz w:val="16"/>
    </w:rPr>
  </w:style>
  <w:style w:type="paragraph" w:customStyle="1" w:styleId="website">
    <w:name w:val="website"/>
    <w:basedOn w:val="Heading1"/>
    <w:link w:val="websiteChar"/>
    <w:qFormat/>
    <w:rsid w:val="006F3197"/>
    <w:pPr>
      <w:spacing w:line="288" w:lineRule="auto"/>
    </w:pPr>
    <w:rPr>
      <w:rFonts w:ascii="Times New Roman" w:hAnsi="Times New Roman"/>
      <w:sz w:val="14"/>
    </w:rPr>
  </w:style>
  <w:style w:type="character" w:customStyle="1" w:styleId="Address01Char">
    <w:name w:val="Address 01 Char"/>
    <w:basedOn w:val="DefaultParagraphFont"/>
    <w:link w:val="Address01"/>
    <w:rsid w:val="006F3197"/>
    <w:rPr>
      <w:rFonts w:ascii="Times New Roman" w:hAnsi="Times New Roman"/>
      <w:color w:val="5D2E29"/>
      <w:sz w:val="16"/>
    </w:rPr>
  </w:style>
  <w:style w:type="character" w:customStyle="1" w:styleId="Heading1Char">
    <w:name w:val="Heading 1 Char"/>
    <w:basedOn w:val="DefaultParagraphFont"/>
    <w:link w:val="Heading1"/>
    <w:rsid w:val="00017E2C"/>
    <w:rPr>
      <w:b/>
      <w:color w:val="5D2E29"/>
      <w:sz w:val="16"/>
    </w:rPr>
  </w:style>
  <w:style w:type="character" w:customStyle="1" w:styleId="websiteChar">
    <w:name w:val="website Char"/>
    <w:basedOn w:val="Heading1Char"/>
    <w:link w:val="website"/>
    <w:rsid w:val="00017E2C"/>
    <w:rPr>
      <w:b/>
      <w:color w:val="5D2E29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2C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color w:val="5D2E29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PlaceLogoText">
    <w:name w:val="Place Logo/Text"/>
    <w:basedOn w:val="Normal"/>
    <w:link w:val="PlaceLogoTextChar"/>
    <w:qFormat/>
    <w:rsid w:val="006F3197"/>
    <w:pPr>
      <w:jc w:val="center"/>
    </w:pPr>
    <w:rPr>
      <w:rFonts w:ascii="Times New Roman" w:hAnsi="Times New Roman"/>
      <w:b/>
      <w:color w:val="5D2E29"/>
    </w:rPr>
  </w:style>
  <w:style w:type="paragraph" w:customStyle="1" w:styleId="YOURNAMEHERE">
    <w:name w:val="YOUR NAME HERE"/>
    <w:basedOn w:val="Normal"/>
    <w:link w:val="YOURNAMEHEREChar"/>
    <w:qFormat/>
    <w:rsid w:val="006F3197"/>
    <w:pPr>
      <w:spacing w:line="288" w:lineRule="auto"/>
      <w:jc w:val="center"/>
    </w:pPr>
    <w:rPr>
      <w:rFonts w:ascii="Times New Roman" w:hAnsi="Times New Roman"/>
      <w:b/>
      <w:sz w:val="18"/>
    </w:rPr>
  </w:style>
  <w:style w:type="character" w:customStyle="1" w:styleId="PlaceLogoTextChar">
    <w:name w:val="Place Logo/Text Char"/>
    <w:basedOn w:val="DefaultParagraphFont"/>
    <w:link w:val="PlaceLogoText"/>
    <w:rsid w:val="006F3197"/>
    <w:rPr>
      <w:rFonts w:ascii="Times New Roman" w:hAnsi="Times New Roman"/>
      <w:b/>
      <w:color w:val="5D2E29"/>
      <w:sz w:val="24"/>
    </w:rPr>
  </w:style>
  <w:style w:type="paragraph" w:customStyle="1" w:styleId="YOURTITLE">
    <w:name w:val="YOUR TITLE"/>
    <w:basedOn w:val="Normal"/>
    <w:link w:val="YOURTITLEChar"/>
    <w:qFormat/>
    <w:rsid w:val="006F3197"/>
    <w:pPr>
      <w:spacing w:line="288" w:lineRule="auto"/>
      <w:jc w:val="center"/>
    </w:pPr>
    <w:rPr>
      <w:rFonts w:ascii="Times New Roman" w:hAnsi="Times New Roman"/>
      <w:color w:val="5D2E29"/>
      <w:sz w:val="16"/>
    </w:rPr>
  </w:style>
  <w:style w:type="character" w:customStyle="1" w:styleId="YOURNAMEHEREChar">
    <w:name w:val="YOUR NAME HERE Char"/>
    <w:basedOn w:val="DefaultParagraphFont"/>
    <w:link w:val="YOURNAMEHERE"/>
    <w:rsid w:val="006F3197"/>
    <w:rPr>
      <w:rFonts w:ascii="Times New Roman" w:hAnsi="Times New Roman"/>
      <w:b/>
      <w:sz w:val="18"/>
    </w:rPr>
  </w:style>
  <w:style w:type="paragraph" w:customStyle="1" w:styleId="Address01">
    <w:name w:val="Address 01"/>
    <w:basedOn w:val="Normal"/>
    <w:link w:val="Address01Char"/>
    <w:qFormat/>
    <w:rsid w:val="006F3197"/>
    <w:pPr>
      <w:spacing w:line="288" w:lineRule="auto"/>
      <w:jc w:val="center"/>
    </w:pPr>
    <w:rPr>
      <w:rFonts w:ascii="Times New Roman" w:hAnsi="Times New Roman"/>
      <w:color w:val="5D2E29"/>
      <w:sz w:val="16"/>
    </w:rPr>
  </w:style>
  <w:style w:type="character" w:customStyle="1" w:styleId="YOURTITLEChar">
    <w:name w:val="YOUR TITLE Char"/>
    <w:basedOn w:val="DefaultParagraphFont"/>
    <w:link w:val="YOURTITLE"/>
    <w:rsid w:val="006F3197"/>
    <w:rPr>
      <w:rFonts w:ascii="Times New Roman" w:hAnsi="Times New Roman"/>
      <w:color w:val="5D2E29"/>
      <w:sz w:val="16"/>
    </w:rPr>
  </w:style>
  <w:style w:type="paragraph" w:customStyle="1" w:styleId="website">
    <w:name w:val="website"/>
    <w:basedOn w:val="Heading1"/>
    <w:link w:val="websiteChar"/>
    <w:qFormat/>
    <w:rsid w:val="006F3197"/>
    <w:pPr>
      <w:spacing w:line="288" w:lineRule="auto"/>
    </w:pPr>
    <w:rPr>
      <w:rFonts w:ascii="Times New Roman" w:hAnsi="Times New Roman"/>
      <w:sz w:val="14"/>
    </w:rPr>
  </w:style>
  <w:style w:type="character" w:customStyle="1" w:styleId="Address01Char">
    <w:name w:val="Address 01 Char"/>
    <w:basedOn w:val="DefaultParagraphFont"/>
    <w:link w:val="Address01"/>
    <w:rsid w:val="006F3197"/>
    <w:rPr>
      <w:rFonts w:ascii="Times New Roman" w:hAnsi="Times New Roman"/>
      <w:color w:val="5D2E29"/>
      <w:sz w:val="16"/>
    </w:rPr>
  </w:style>
  <w:style w:type="character" w:customStyle="1" w:styleId="Heading1Char">
    <w:name w:val="Heading 1 Char"/>
    <w:basedOn w:val="DefaultParagraphFont"/>
    <w:link w:val="Heading1"/>
    <w:rsid w:val="00017E2C"/>
    <w:rPr>
      <w:b/>
      <w:color w:val="5D2E29"/>
      <w:sz w:val="16"/>
    </w:rPr>
  </w:style>
  <w:style w:type="character" w:customStyle="1" w:styleId="websiteChar">
    <w:name w:val="website Char"/>
    <w:basedOn w:val="Heading1Char"/>
    <w:link w:val="website"/>
    <w:rsid w:val="00017E2C"/>
    <w:rPr>
      <w:b/>
      <w:color w:val="5D2E29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pa\Application%20Data\Microsoft\Templates\HP_WeatheredBook_BusCard_TP1037949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HP_WeatheredBook_BusCard_TP10379492</Template>
  <TotalTime>17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</dc:creator>
  <cp:keywords/>
  <dc:description/>
  <cp:lastModifiedBy>margaret</cp:lastModifiedBy>
  <cp:revision>7</cp:revision>
  <dcterms:created xsi:type="dcterms:W3CDTF">2013-05-14T17:14:00Z</dcterms:created>
  <dcterms:modified xsi:type="dcterms:W3CDTF">2013-05-14T18:53:00Z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TC103794929990</vt:lpwstr>
  </property>
</Properties>
</file>